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2A99B" w14:textId="78D93D22" w:rsidR="006B2F86" w:rsidRDefault="00A349EA" w:rsidP="00E71FC3">
      <w:pPr>
        <w:pStyle w:val="NoSpacing"/>
      </w:pPr>
      <w:r>
        <w:rPr>
          <w:u w:val="single"/>
        </w:rPr>
        <w:t>Jane WESTCOTE</w:t>
      </w:r>
      <w:r>
        <w:t xml:space="preserve">   </w:t>
      </w:r>
      <w:proofErr w:type="gramStart"/>
      <w:r>
        <w:t xml:space="preserve">   (</w:t>
      </w:r>
      <w:proofErr w:type="gramEnd"/>
      <w:r>
        <w:t>fl.1485)</w:t>
      </w:r>
    </w:p>
    <w:p w14:paraId="410B3A70" w14:textId="57729887" w:rsidR="00A349EA" w:rsidRDefault="00A349EA" w:rsidP="00E71FC3">
      <w:pPr>
        <w:pStyle w:val="NoSpacing"/>
      </w:pPr>
      <w:r>
        <w:t xml:space="preserve">of Bristol.   </w:t>
      </w:r>
    </w:p>
    <w:p w14:paraId="62524AA2" w14:textId="0A060FA8" w:rsidR="00A349EA" w:rsidRDefault="00A349EA" w:rsidP="00E71FC3">
      <w:pPr>
        <w:pStyle w:val="NoSpacing"/>
      </w:pPr>
    </w:p>
    <w:p w14:paraId="25935B9A" w14:textId="212DE5EF" w:rsidR="00A349EA" w:rsidRDefault="00A349EA" w:rsidP="00E71FC3">
      <w:pPr>
        <w:pStyle w:val="NoSpacing"/>
      </w:pPr>
    </w:p>
    <w:p w14:paraId="78DAC422" w14:textId="2670BE8C" w:rsidR="00A349EA" w:rsidRDefault="00A349EA" w:rsidP="00E71FC3">
      <w:pPr>
        <w:pStyle w:val="NoSpacing"/>
      </w:pPr>
      <w:r>
        <w:t xml:space="preserve">Daughter of Edmund </w:t>
      </w:r>
      <w:proofErr w:type="spellStart"/>
      <w:proofErr w:type="gramStart"/>
      <w:r>
        <w:t>Westcote</w:t>
      </w:r>
      <w:proofErr w:type="spellEnd"/>
      <w:r>
        <w:t>(</w:t>
      </w:r>
      <w:proofErr w:type="gramEnd"/>
      <w:r>
        <w:t>d.1484)(q.v.) and his wife, Jane(q.v.).   (H.P. pp.937-8)</w:t>
      </w:r>
    </w:p>
    <w:p w14:paraId="4E4AD9CC" w14:textId="28925841" w:rsidR="00A349EA" w:rsidRDefault="00A349EA" w:rsidP="00E71FC3">
      <w:pPr>
        <w:pStyle w:val="NoSpacing"/>
      </w:pPr>
    </w:p>
    <w:p w14:paraId="115073BB" w14:textId="567496A9" w:rsidR="00A349EA" w:rsidRDefault="00A349EA" w:rsidP="00E71FC3">
      <w:pPr>
        <w:pStyle w:val="NoSpacing"/>
      </w:pPr>
    </w:p>
    <w:p w14:paraId="51C4C768" w14:textId="78F85391" w:rsidR="00A349EA" w:rsidRDefault="00A349EA" w:rsidP="00E71FC3">
      <w:pPr>
        <w:pStyle w:val="NoSpacing"/>
      </w:pPr>
      <w:r>
        <w:tab/>
        <w:t>1484</w:t>
      </w:r>
      <w:r>
        <w:tab/>
        <w:t xml:space="preserve">He father appointed her an executor of his Will, in which he bequeathed </w:t>
      </w:r>
    </w:p>
    <w:p w14:paraId="69AAD237" w14:textId="7C930FE3" w:rsidR="00A349EA" w:rsidRDefault="00A349EA" w:rsidP="00E71FC3">
      <w:pPr>
        <w:pStyle w:val="NoSpacing"/>
      </w:pPr>
      <w:r>
        <w:tab/>
      </w:r>
      <w:r>
        <w:tab/>
        <w:t>her £200 in plate for her marriage.   (ibid.)</w:t>
      </w:r>
    </w:p>
    <w:p w14:paraId="30D576FE" w14:textId="0842CE1C" w:rsidR="00A349EA" w:rsidRDefault="00A349EA" w:rsidP="00E71FC3">
      <w:pPr>
        <w:pStyle w:val="NoSpacing"/>
      </w:pPr>
    </w:p>
    <w:p w14:paraId="05E9C7DD" w14:textId="74A52BE5" w:rsidR="00A349EA" w:rsidRDefault="00A349EA" w:rsidP="00E71FC3">
      <w:pPr>
        <w:pStyle w:val="NoSpacing"/>
      </w:pPr>
    </w:p>
    <w:p w14:paraId="7F91DC62" w14:textId="5B75D46B" w:rsidR="00A349EA" w:rsidRPr="00A349EA" w:rsidRDefault="00A349EA" w:rsidP="00E71FC3">
      <w:pPr>
        <w:pStyle w:val="NoSpacing"/>
      </w:pPr>
      <w:r>
        <w:t>21 July 2018</w:t>
      </w:r>
      <w:bookmarkStart w:id="0" w:name="_GoBack"/>
      <w:bookmarkEnd w:id="0"/>
    </w:p>
    <w:sectPr w:rsidR="00A349EA" w:rsidRPr="00A349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4C208" w14:textId="77777777" w:rsidR="00A349EA" w:rsidRDefault="00A349EA" w:rsidP="00E71FC3">
      <w:pPr>
        <w:spacing w:after="0" w:line="240" w:lineRule="auto"/>
      </w:pPr>
      <w:r>
        <w:separator/>
      </w:r>
    </w:p>
  </w:endnote>
  <w:endnote w:type="continuationSeparator" w:id="0">
    <w:p w14:paraId="7EE44862" w14:textId="77777777" w:rsidR="00A349EA" w:rsidRDefault="00A349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83EA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17EB1" w14:textId="77777777" w:rsidR="00A349EA" w:rsidRDefault="00A349EA" w:rsidP="00E71FC3">
      <w:pPr>
        <w:spacing w:after="0" w:line="240" w:lineRule="auto"/>
      </w:pPr>
      <w:r>
        <w:separator/>
      </w:r>
    </w:p>
  </w:footnote>
  <w:footnote w:type="continuationSeparator" w:id="0">
    <w:p w14:paraId="36E2559F" w14:textId="77777777" w:rsidR="00A349EA" w:rsidRDefault="00A349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9EA"/>
    <w:rsid w:val="001A7C09"/>
    <w:rsid w:val="00577BD5"/>
    <w:rsid w:val="00656CBA"/>
    <w:rsid w:val="006A1F77"/>
    <w:rsid w:val="00733BE7"/>
    <w:rsid w:val="00A349E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AB462"/>
  <w15:chartTrackingRefBased/>
  <w15:docId w15:val="{CBC34D99-9E16-4228-BB5F-2C7031213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2018-07-21T21:45:00Z</dcterms:created>
  <dcterms:modified xsi:type="dcterms:W3CDTF">2018-07-21T21:48:00Z</dcterms:modified>
</cp:coreProperties>
</file>